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F5624" w14:textId="2CD7FAB5" w:rsidR="00505FE4" w:rsidRPr="000A7434" w:rsidRDefault="00505FE4" w:rsidP="00A4490B">
      <w:pPr>
        <w:pStyle w:val="Tytu"/>
        <w:ind w:right="707"/>
        <w:jc w:val="left"/>
        <w:rPr>
          <w:szCs w:val="24"/>
        </w:rPr>
      </w:pPr>
    </w:p>
    <w:p w14:paraId="4E087CB1" w14:textId="77777777" w:rsidR="00505FE4" w:rsidRPr="000A743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A7434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77185A" w:rsidRPr="000A7434" w14:paraId="46825172" w14:textId="77777777" w:rsidTr="005907E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6A4756F" w14:textId="77777777" w:rsidR="0077185A" w:rsidRPr="000A7434" w:rsidRDefault="0077185A" w:rsidP="0077185A">
            <w:pPr>
              <w:ind w:left="113" w:right="113"/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DEF5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Nazwa modułu (bloku przedmiotów): </w:t>
            </w:r>
          </w:p>
          <w:p w14:paraId="5E39E2B6" w14:textId="66F7156C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caps/>
                <w:sz w:val="24"/>
                <w:szCs w:val="24"/>
              </w:rPr>
              <w:t>PRACA DYPLOMOWA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6DBB5394" w14:textId="35E7993C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Kod modułu: M28</w:t>
            </w:r>
          </w:p>
        </w:tc>
      </w:tr>
      <w:tr w:rsidR="0077185A" w:rsidRPr="000A7434" w14:paraId="483475FF" w14:textId="77777777" w:rsidTr="005907E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7B65D9" w14:textId="77777777" w:rsidR="0077185A" w:rsidRPr="000A7434" w:rsidRDefault="0077185A" w:rsidP="0077185A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5363" w14:textId="77777777" w:rsidR="0077185A" w:rsidRPr="000A7434" w:rsidRDefault="0077185A" w:rsidP="0077185A">
            <w:pPr>
              <w:rPr>
                <w:b/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Nazwa przedmiotu: </w:t>
            </w:r>
          </w:p>
          <w:p w14:paraId="167FEAEB" w14:textId="2201C679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Przygotowanie do egzaminu dyplomowego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463EAD3" w14:textId="46981E74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Kod przedmiotu: M28-3</w:t>
            </w:r>
          </w:p>
        </w:tc>
      </w:tr>
      <w:tr w:rsidR="00505FE4" w:rsidRPr="000A7434" w14:paraId="0182876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9F8D35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F8EE5D" w14:textId="77777777" w:rsidR="00505FE4" w:rsidRPr="000A7434" w:rsidRDefault="00505FE4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Nazwa jednostki organizacyjnej prowadzącej przedmiot / moduł:</w:t>
            </w:r>
          </w:p>
          <w:p w14:paraId="56DD43E5" w14:textId="77777777" w:rsidR="00505FE4" w:rsidRPr="000A7434" w:rsidRDefault="00A0655B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0A7434" w14:paraId="42277DF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923545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12554A" w14:textId="77777777" w:rsidR="00505FE4" w:rsidRPr="000A7434" w:rsidRDefault="00505FE4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Nazwa kierunku:</w:t>
            </w:r>
          </w:p>
          <w:p w14:paraId="4D5E9FDB" w14:textId="2F17BAD2" w:rsidR="00505FE4" w:rsidRPr="000A7434" w:rsidRDefault="0077185A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0A7434" w14:paraId="30B540C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1785EF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79CD36" w14:textId="77777777" w:rsidR="00505FE4" w:rsidRPr="000A7434" w:rsidRDefault="00505FE4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Nazwa specjalności:</w:t>
            </w:r>
            <w:r w:rsidR="00A0655B" w:rsidRPr="000A7434">
              <w:rPr>
                <w:sz w:val="24"/>
                <w:szCs w:val="24"/>
              </w:rPr>
              <w:t xml:space="preserve"> /niewłaściwe skasować/</w:t>
            </w:r>
          </w:p>
          <w:p w14:paraId="58C24A9D" w14:textId="77777777" w:rsidR="00505FE4" w:rsidRPr="000A7434" w:rsidRDefault="00A0655B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Administracja systemów i sieci komputerowych</w:t>
            </w:r>
            <w:r w:rsidRPr="000A7434">
              <w:rPr>
                <w:sz w:val="24"/>
                <w:szCs w:val="24"/>
              </w:rPr>
              <w:br/>
              <w:t>Projektowanie baz danych i oprogramowanie użytkowe</w:t>
            </w:r>
            <w:r w:rsidRPr="000A7434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77185A" w:rsidRPr="000A7434" w14:paraId="62BAE002" w14:textId="77777777" w:rsidTr="007C085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82E0AB" w14:textId="77777777" w:rsidR="0077185A" w:rsidRPr="000A7434" w:rsidRDefault="0077185A" w:rsidP="0077185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0394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Forma studiów:</w:t>
            </w:r>
          </w:p>
          <w:p w14:paraId="283DC44D" w14:textId="3E1E33CF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6D88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Profil kształcenia:</w:t>
            </w:r>
          </w:p>
          <w:p w14:paraId="7B580CFF" w14:textId="1C94D260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825E12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Poziom kształcenia:</w:t>
            </w:r>
          </w:p>
          <w:p w14:paraId="7BF78BCB" w14:textId="3C5FC3C3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STUDIA I STOPNIA</w:t>
            </w:r>
          </w:p>
        </w:tc>
      </w:tr>
      <w:tr w:rsidR="0077185A" w:rsidRPr="000A7434" w14:paraId="36A154B2" w14:textId="77777777" w:rsidTr="007C085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3090E8" w14:textId="77777777" w:rsidR="0077185A" w:rsidRPr="000A7434" w:rsidRDefault="0077185A" w:rsidP="0077185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E6FB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Rok / semestr: </w:t>
            </w:r>
          </w:p>
          <w:p w14:paraId="626B56A2" w14:textId="4EDB0E8A" w:rsidR="0077185A" w:rsidRPr="000A7434" w:rsidRDefault="0077185A" w:rsidP="0077185A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986D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Status przedmiotu /modułu:</w:t>
            </w:r>
          </w:p>
          <w:p w14:paraId="296AA963" w14:textId="04E974B4" w:rsidR="0077185A" w:rsidRPr="000A7434" w:rsidRDefault="0077185A" w:rsidP="0077185A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CE79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Język przedmiotu / modułu:</w:t>
            </w:r>
          </w:p>
          <w:p w14:paraId="6739FCBA" w14:textId="1DB3AA76" w:rsidR="0077185A" w:rsidRPr="000A7434" w:rsidRDefault="0077185A" w:rsidP="0077185A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0A7434" w14:paraId="06E5A16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3B046F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F304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  <w:p w14:paraId="27E88804" w14:textId="77777777" w:rsidR="00505FE4" w:rsidRPr="000A7434" w:rsidRDefault="00505FE4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D7B3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AFA0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7B28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9097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A946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11DA04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inne </w:t>
            </w:r>
            <w:r w:rsidRPr="000A7434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0A7434" w14:paraId="69D8E0F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6D86A5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ED33173" w14:textId="77777777" w:rsidR="00505FE4" w:rsidRPr="000A7434" w:rsidRDefault="00505FE4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CC385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5AEBE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D7862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FF469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02B73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FA34F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03A7630" w14:textId="77777777" w:rsidR="00505FE4" w:rsidRPr="000A7434" w:rsidRDefault="00505FE4" w:rsidP="00505FE4">
      <w:pPr>
        <w:rPr>
          <w:sz w:val="24"/>
          <w:szCs w:val="24"/>
        </w:rPr>
      </w:pPr>
    </w:p>
    <w:p w14:paraId="1DD4D3D9" w14:textId="77777777" w:rsidR="00505FE4" w:rsidRPr="000A743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77185A" w:rsidRPr="000A7434" w14:paraId="2BD8A7FF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FF75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Koordynator przedmiotu / modułu</w:t>
            </w:r>
            <w:r w:rsidRPr="000A7434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7D3E4" w14:textId="3BAEC27A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Opiekun pracy dyplomowej oraz prowadzący przedmiot Seminarium i pracownia dyplomowa</w:t>
            </w:r>
          </w:p>
        </w:tc>
      </w:tr>
      <w:tr w:rsidR="0077185A" w:rsidRPr="000A7434" w14:paraId="2761093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B722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Prowadzący zajęcia</w:t>
            </w:r>
            <w:r w:rsidRPr="000A7434">
              <w:t>*</w:t>
            </w:r>
          </w:p>
          <w:p w14:paraId="09CB507F" w14:textId="77777777" w:rsidR="0077185A" w:rsidRPr="000A7434" w:rsidRDefault="0077185A" w:rsidP="0077185A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BD401" w14:textId="77777777" w:rsidR="0077185A" w:rsidRPr="000A7434" w:rsidRDefault="0077185A" w:rsidP="0077185A">
            <w:pPr>
              <w:rPr>
                <w:sz w:val="24"/>
                <w:szCs w:val="24"/>
              </w:rPr>
            </w:pPr>
          </w:p>
        </w:tc>
      </w:tr>
      <w:tr w:rsidR="0077185A" w:rsidRPr="000A7434" w14:paraId="2A2FEE34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A7E6" w14:textId="77777777" w:rsidR="0077185A" w:rsidRPr="000A7434" w:rsidRDefault="0077185A" w:rsidP="0077185A">
            <w:pPr>
              <w:spacing w:before="120" w:after="12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4F460" w14:textId="3A67A54D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Repetytorium z wybranych zagadnień związanych z kierunkiem studiów,  a objętych egzaminem dyplomowym. Kształtowanie umiejętności prezentowania efektów własnej pracy oraz pokonywania stresu z tym związanego . </w:t>
            </w:r>
          </w:p>
        </w:tc>
      </w:tr>
      <w:tr w:rsidR="00505FE4" w:rsidRPr="000A7434" w14:paraId="2D28FBA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D206E1" w14:textId="77777777" w:rsidR="00505FE4" w:rsidRPr="000A74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5E8BE1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184BD386" w14:textId="77777777" w:rsidR="00505FE4" w:rsidRPr="000A743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A7434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2FFE6D95" w14:textId="77777777" w:rsidR="00505FE4" w:rsidRPr="000A743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A7434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EBEC5EB" w14:textId="77777777" w:rsidR="00505FE4" w:rsidRPr="000A743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0A7434" w14:paraId="45B21320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7BBAB94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0A7434" w14:paraId="482192D3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47B9B" w14:textId="77777777" w:rsidR="00505FE4" w:rsidRPr="000A7434" w:rsidRDefault="00505FE4" w:rsidP="00F77DC4">
            <w:pPr>
              <w:rPr>
                <w:sz w:val="22"/>
                <w:szCs w:val="22"/>
              </w:rPr>
            </w:pPr>
            <w:r w:rsidRPr="000A743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56C000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109FE9" w14:textId="77777777" w:rsidR="00505FE4" w:rsidRPr="000A7434" w:rsidRDefault="00505FE4" w:rsidP="00F77DC4">
            <w:pPr>
              <w:jc w:val="center"/>
              <w:rPr>
                <w:sz w:val="22"/>
                <w:szCs w:val="22"/>
              </w:rPr>
            </w:pPr>
            <w:r w:rsidRPr="000A7434">
              <w:rPr>
                <w:sz w:val="22"/>
                <w:szCs w:val="22"/>
              </w:rPr>
              <w:t xml:space="preserve">Kod kierunkowego efektu </w:t>
            </w:r>
          </w:p>
          <w:p w14:paraId="21D3744E" w14:textId="77777777" w:rsidR="00505FE4" w:rsidRPr="000A7434" w:rsidRDefault="00505FE4" w:rsidP="00F77DC4">
            <w:pPr>
              <w:jc w:val="center"/>
              <w:rPr>
                <w:sz w:val="22"/>
                <w:szCs w:val="22"/>
              </w:rPr>
            </w:pPr>
            <w:r w:rsidRPr="000A7434">
              <w:rPr>
                <w:sz w:val="22"/>
                <w:szCs w:val="22"/>
              </w:rPr>
              <w:t>uczenia się</w:t>
            </w:r>
          </w:p>
        </w:tc>
      </w:tr>
      <w:tr w:rsidR="006E4426" w:rsidRPr="000A7434" w14:paraId="31B48AD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9539" w14:textId="1E90325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0B8D1C" w14:textId="1CE7E5F6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Ma wiedzę w zakresie zagadnień związanych z kierunkiem studiów, a objętych egzaminem dyplomowym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17079" w14:textId="076DC43F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 od K_W04 do K_16, K_W20, K_21</w:t>
            </w:r>
          </w:p>
        </w:tc>
      </w:tr>
      <w:tr w:rsidR="006E4426" w:rsidRPr="000A7434" w14:paraId="010459C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BBAE" w14:textId="190E4901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B30C27" w14:textId="541373F8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Zna strategie przygotowywania się do egzaminów i wystąpień publicznych z uwzględnieniem ochrony własności intelektualnej, prawa autorskiego, prawa patentowego, ochrony danych osobowych, wywierania wpływu na słuchacza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61D70" w14:textId="0954CB50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K_W18</w:t>
            </w:r>
          </w:p>
        </w:tc>
      </w:tr>
      <w:tr w:rsidR="006E4426" w:rsidRPr="000A7434" w14:paraId="79FF77B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3BEC" w14:textId="13CAA20A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AB9B6A" w14:textId="5FB70816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Dokonuje przeglądu  problematyki wybranych zagadnień związanych z kierunkiem studiów, a objętych egzaminem dyplomowym, pozyskując wiedzę  z różnych źródeł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5E5D8" w14:textId="0BBE2583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K_U01, K_U05</w:t>
            </w:r>
          </w:p>
        </w:tc>
      </w:tr>
      <w:tr w:rsidR="006E4426" w:rsidRPr="000A7434" w14:paraId="70E3DB9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2470" w14:textId="18B1CD30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FBEEB" w14:textId="78195F8F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Poddaje krytycznej ocenie swoją pracę końcową, symulując  hipotetyczne pytania  osób trzecich wysuwane wobec jego pracy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C1C3B" w14:textId="0073E8D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K_U08, K_U09</w:t>
            </w:r>
          </w:p>
        </w:tc>
      </w:tr>
      <w:tr w:rsidR="006E4426" w:rsidRPr="000A7434" w14:paraId="42537C9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5AF2" w14:textId="79B82531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46DD3E" w14:textId="2877C5A2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Opracowuje materiały służące mu pomocą zarówno przy referowaniu wyników własnej pracy, jak i utrwalaniu powtarzanego materiału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25994" w14:textId="15E5AE66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K_U04</w:t>
            </w:r>
          </w:p>
        </w:tc>
      </w:tr>
      <w:tr w:rsidR="006E4426" w:rsidRPr="000A7434" w14:paraId="4E65213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E0E9" w14:textId="3EA155C5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C410A2" w14:textId="4E643398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Przećwiczył strategie przygotowywania się do egzaminów i wystąpień publicznych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EBCFE" w14:textId="751C1D91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K_K03, K_K06</w:t>
            </w:r>
          </w:p>
        </w:tc>
      </w:tr>
      <w:tr w:rsidR="006E4426" w:rsidRPr="000A7434" w14:paraId="1F149DA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E34B" w14:textId="52A72B3A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978372" w14:textId="72322B1B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Identyfikuje swoją reakcję na sytuacje stresowe oraz definiuje sposób jej opanowania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A8608" w14:textId="09AC9F40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K_K06</w:t>
            </w:r>
          </w:p>
        </w:tc>
      </w:tr>
      <w:tr w:rsidR="00A4490B" w:rsidRPr="000A7434" w14:paraId="504DAB8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EEE2" w14:textId="77777777" w:rsidR="00A4490B" w:rsidRPr="000A7434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F024BA" w14:textId="77777777" w:rsidR="00A4490B" w:rsidRPr="000A7434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DB820" w14:textId="77777777" w:rsidR="00A4490B" w:rsidRPr="000A7434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72440CC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4EBAE084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0A7434" w14:paraId="6270A24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7AC2768" w14:textId="77777777" w:rsidR="00505FE4" w:rsidRPr="000A7434" w:rsidRDefault="00505FE4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0A7434" w14:paraId="2A14879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0DCA3F" w14:textId="77777777" w:rsidR="00505FE4" w:rsidRPr="000A7434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0A7434" w14:paraId="7BEE532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0A16D63" w14:textId="77777777" w:rsidR="00505FE4" w:rsidRPr="000A7434" w:rsidRDefault="00505FE4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0A7434" w14:paraId="5955C17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0F886BD" w14:textId="77777777" w:rsidR="00505FE4" w:rsidRPr="000A7434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0A7434" w14:paraId="022F7F5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9EC1D5E" w14:textId="77777777" w:rsidR="00505FE4" w:rsidRPr="000A7434" w:rsidRDefault="00505FE4" w:rsidP="00F77DC4">
            <w:pPr>
              <w:pStyle w:val="Nagwek1"/>
              <w:rPr>
                <w:szCs w:val="24"/>
              </w:rPr>
            </w:pPr>
            <w:r w:rsidRPr="000A7434">
              <w:rPr>
                <w:szCs w:val="24"/>
              </w:rPr>
              <w:t>Laboratorium</w:t>
            </w:r>
          </w:p>
        </w:tc>
      </w:tr>
      <w:tr w:rsidR="00505FE4" w:rsidRPr="000A7434" w14:paraId="6C917D3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35A896" w14:textId="77777777" w:rsidR="00505FE4" w:rsidRPr="000A7434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0A7434" w14:paraId="0FC0BAD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47DF8DB" w14:textId="77777777" w:rsidR="00505FE4" w:rsidRPr="000A7434" w:rsidRDefault="00505FE4" w:rsidP="00F77DC4">
            <w:pPr>
              <w:pStyle w:val="Nagwek1"/>
              <w:rPr>
                <w:szCs w:val="24"/>
              </w:rPr>
            </w:pPr>
            <w:r w:rsidRPr="000A7434">
              <w:rPr>
                <w:szCs w:val="24"/>
              </w:rPr>
              <w:t>Projekt</w:t>
            </w:r>
          </w:p>
        </w:tc>
      </w:tr>
      <w:tr w:rsidR="00505FE4" w:rsidRPr="000A7434" w14:paraId="302F1E6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CD4078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0A7434" w14:paraId="4774D6C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AAF058E" w14:textId="77777777" w:rsidR="00505FE4" w:rsidRPr="000A7434" w:rsidRDefault="00505FE4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0A7434" w14:paraId="5475BBCD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6060FD" w14:textId="77777777" w:rsidR="00505FE4" w:rsidRPr="000A7434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0A7434" w14:paraId="32A1A58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3B284E9" w14:textId="77777777" w:rsidR="00505FE4" w:rsidRPr="000A7434" w:rsidRDefault="00505FE4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0A7434" w14:paraId="10EF4BE6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57FF6F" w14:textId="77777777" w:rsidR="00505FE4" w:rsidRPr="000A7434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73F72B9" w14:textId="77777777" w:rsidR="00505FE4" w:rsidRPr="000A743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0A7434" w14:paraId="086CE548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F793" w14:textId="77777777" w:rsidR="00505FE4" w:rsidRPr="000A74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C6B079" w14:textId="23012166" w:rsidR="00505FE4" w:rsidRPr="000A7434" w:rsidRDefault="006E4426" w:rsidP="00A0655B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Z zakresu tematyki studiów na kierunku informatyka</w:t>
            </w:r>
          </w:p>
        </w:tc>
      </w:tr>
      <w:tr w:rsidR="00505FE4" w:rsidRPr="000A7434" w14:paraId="62B9F4F1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AE08" w14:textId="77777777" w:rsidR="00505FE4" w:rsidRPr="000A74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54F8F" w14:textId="77777777" w:rsidR="00505FE4" w:rsidRPr="000A7434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0A7434" w14:paraId="3AFA81BB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B325" w14:textId="77777777" w:rsidR="00505FE4" w:rsidRPr="000A7434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35402" w14:textId="77777777" w:rsidR="00505FE4" w:rsidRPr="000A7434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0A7434" w14:paraId="2E6019ED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4FB4D5" w14:textId="77777777" w:rsidR="00505FE4" w:rsidRPr="000A74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D91750" w14:textId="77777777" w:rsidR="00505FE4" w:rsidRPr="000A7434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37CF65FA" w14:textId="77777777" w:rsidR="00505FE4" w:rsidRPr="000A7434" w:rsidRDefault="00505FE4" w:rsidP="00505FE4">
      <w:pPr>
        <w:rPr>
          <w:sz w:val="22"/>
          <w:szCs w:val="22"/>
        </w:rPr>
      </w:pPr>
      <w:r w:rsidRPr="000A7434">
        <w:rPr>
          <w:sz w:val="22"/>
          <w:szCs w:val="22"/>
        </w:rPr>
        <w:t>* Literatura może być zmieniona po akceptacji Dyrektora Instytutu</w:t>
      </w:r>
    </w:p>
    <w:p w14:paraId="2A87E93C" w14:textId="77777777" w:rsidR="00505FE4" w:rsidRPr="000A7434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0A7434" w14:paraId="02D66662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B0B6C3A" w14:textId="77777777" w:rsidR="00505FE4" w:rsidRPr="000A7434" w:rsidRDefault="00505FE4" w:rsidP="00F77DC4">
            <w:pPr>
              <w:jc w:val="center"/>
              <w:rPr>
                <w:sz w:val="22"/>
                <w:szCs w:val="22"/>
              </w:rPr>
            </w:pPr>
            <w:r w:rsidRPr="000A743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43C736" w14:textId="77777777" w:rsidR="00505FE4" w:rsidRPr="000A743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33E29CE" w14:textId="77777777" w:rsidR="00505FE4" w:rsidRPr="000A7434" w:rsidRDefault="00505FE4" w:rsidP="00F77DC4">
            <w:pPr>
              <w:jc w:val="center"/>
              <w:rPr>
                <w:sz w:val="18"/>
                <w:szCs w:val="18"/>
              </w:rPr>
            </w:pPr>
            <w:r w:rsidRPr="000A7434">
              <w:rPr>
                <w:sz w:val="18"/>
                <w:szCs w:val="18"/>
              </w:rPr>
              <w:t>Nr efektu uczenia się/grupy efektów</w:t>
            </w:r>
            <w:r w:rsidRPr="000A7434">
              <w:rPr>
                <w:sz w:val="18"/>
                <w:szCs w:val="18"/>
              </w:rPr>
              <w:br/>
            </w:r>
          </w:p>
        </w:tc>
      </w:tr>
      <w:tr w:rsidR="006E4426" w:rsidRPr="000A7434" w14:paraId="22978CC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266F6" w14:textId="3296A92B" w:rsidR="006E4426" w:rsidRPr="000A7434" w:rsidRDefault="006E4426" w:rsidP="006E4426">
            <w:pPr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egzamin dyplomowy – trzy losowo wybrane pytania z zakresu zagadnień kierunkowych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D4E666" w14:textId="58E499FB" w:rsidR="006E4426" w:rsidRPr="000A7434" w:rsidRDefault="006E4426" w:rsidP="006E4426">
            <w:pPr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01, 03, 05</w:t>
            </w:r>
          </w:p>
        </w:tc>
      </w:tr>
      <w:tr w:rsidR="006E4426" w:rsidRPr="000A7434" w14:paraId="5866965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9133" w14:textId="54F41756" w:rsidR="006E4426" w:rsidRPr="000A7434" w:rsidRDefault="006E4426" w:rsidP="006E4426">
            <w:pPr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Prezentacja multimedialna wyników pracy dyplomowej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2260" w14:textId="33302053" w:rsidR="006E4426" w:rsidRPr="000A7434" w:rsidRDefault="006E4426" w:rsidP="006E4426">
            <w:pPr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02, 04, 05, 06, 07</w:t>
            </w:r>
          </w:p>
        </w:tc>
      </w:tr>
      <w:tr w:rsidR="00505FE4" w:rsidRPr="000A7434" w14:paraId="7244942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5CCC" w14:textId="77777777" w:rsidR="00505FE4" w:rsidRPr="000A7434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EEC1A" w14:textId="77777777" w:rsidR="00505FE4" w:rsidRPr="000A7434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0A7434" w14:paraId="61FD6F15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BF4C641" w14:textId="77777777" w:rsidR="00505FE4" w:rsidRPr="000A7434" w:rsidRDefault="00505FE4" w:rsidP="00F77DC4">
            <w:pPr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66920B" w14:textId="77777777" w:rsidR="00505FE4" w:rsidRPr="000A7434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529B7695" w14:textId="77777777" w:rsidR="00505FE4" w:rsidRPr="000A743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0A7434" w14:paraId="55266A86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2118EF" w14:textId="77777777" w:rsidR="00505FE4" w:rsidRPr="000A7434" w:rsidRDefault="00505FE4" w:rsidP="00F77DC4">
            <w:pPr>
              <w:jc w:val="center"/>
              <w:rPr>
                <w:b/>
              </w:rPr>
            </w:pPr>
          </w:p>
          <w:p w14:paraId="5DC64464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NAKŁAD PRACY STUDENTA</w:t>
            </w:r>
          </w:p>
          <w:p w14:paraId="1A3A99AE" w14:textId="77777777" w:rsidR="00505FE4" w:rsidRPr="000A7434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0A7434" w14:paraId="01EF8C73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D16701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2569606A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6A48E2F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0A7434" w14:paraId="674ABC2D" w14:textId="77777777" w:rsidTr="006E442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D66A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9B05" w14:textId="77777777" w:rsidR="00505FE4" w:rsidRPr="000A7434" w:rsidRDefault="00505FE4" w:rsidP="00F77DC4">
            <w:pPr>
              <w:jc w:val="center"/>
            </w:pPr>
            <w:r w:rsidRPr="000A7434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D89F" w14:textId="77777777" w:rsidR="00505FE4" w:rsidRPr="000A7434" w:rsidRDefault="00505FE4" w:rsidP="00F77DC4">
            <w:pPr>
              <w:jc w:val="center"/>
            </w:pPr>
            <w:r w:rsidRPr="000A7434">
              <w:t xml:space="preserve">W tym zajęcia powiązane </w:t>
            </w:r>
            <w:r w:rsidRPr="000A7434">
              <w:br/>
              <w:t xml:space="preserve">z praktycznym </w:t>
            </w:r>
            <w:r w:rsidRPr="000A7434">
              <w:lastRenderedPageBreak/>
              <w:t>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4032260" w14:textId="77777777" w:rsidR="00505FE4" w:rsidRPr="000A7434" w:rsidRDefault="00505FE4" w:rsidP="00F77DC4">
            <w:pPr>
              <w:jc w:val="center"/>
              <w:rPr>
                <w:color w:val="FF0000"/>
              </w:rPr>
            </w:pPr>
            <w:r w:rsidRPr="000A7434">
              <w:lastRenderedPageBreak/>
              <w:t xml:space="preserve">W tym udział w zajęciach przeprowadzanych z wykorzystaniem metod </w:t>
            </w:r>
            <w:r w:rsidRPr="000A7434">
              <w:lastRenderedPageBreak/>
              <w:t>i</w:t>
            </w:r>
            <w:r w:rsidR="00A4490B" w:rsidRPr="000A7434">
              <w:t> </w:t>
            </w:r>
            <w:r w:rsidRPr="000A7434">
              <w:t>technik kształcenia na odległość</w:t>
            </w:r>
          </w:p>
        </w:tc>
      </w:tr>
      <w:tr w:rsidR="00505FE4" w:rsidRPr="000A7434" w14:paraId="13348DA5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FB7D" w14:textId="77777777" w:rsidR="00505FE4" w:rsidRPr="000A743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CEE3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CA8E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19F99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653CA81D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BD58" w14:textId="77777777" w:rsidR="00505FE4" w:rsidRPr="000A743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C0F9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C86D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EF1BD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27210E36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532C" w14:textId="77777777" w:rsidR="00505FE4" w:rsidRPr="000A743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A7434">
              <w:rPr>
                <w:sz w:val="24"/>
                <w:szCs w:val="24"/>
              </w:rPr>
              <w:t>Udział w ćwiczeniach audytoryjnych</w:t>
            </w:r>
            <w:r w:rsidRPr="000A7434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BBBE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2C0F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71298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241736EA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01EA" w14:textId="77777777" w:rsidR="00505FE4" w:rsidRPr="000A743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2EC0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2CD4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799E1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6E4426" w:rsidRPr="000A7434" w14:paraId="3ACC55A0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713F" w14:textId="77777777" w:rsidR="006E4426" w:rsidRPr="000A7434" w:rsidRDefault="006E4426" w:rsidP="006E442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Przygotowanie projektu / eseju / itp.</w:t>
            </w:r>
            <w:r w:rsidRPr="000A743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473E" w14:textId="55963E5A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40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E8B2" w14:textId="7FE2D9D5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7BFF8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</w:tr>
      <w:tr w:rsidR="006E4426" w:rsidRPr="000A7434" w14:paraId="395A64E1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E5F" w14:textId="77777777" w:rsidR="006E4426" w:rsidRPr="000A7434" w:rsidRDefault="006E4426" w:rsidP="006E442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44C8" w14:textId="3CCBCA19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80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76E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C2A95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</w:tr>
      <w:tr w:rsidR="006E4426" w:rsidRPr="000A7434" w14:paraId="17C10F73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E1E8" w14:textId="77777777" w:rsidR="006E4426" w:rsidRPr="000A7434" w:rsidRDefault="006E4426" w:rsidP="006E442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56C6" w14:textId="7114F586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CD70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9FD8E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</w:tr>
      <w:tr w:rsidR="006E4426" w:rsidRPr="000A7434" w14:paraId="54942AA5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609A" w14:textId="77777777" w:rsidR="006E4426" w:rsidRPr="000A7434" w:rsidRDefault="006E4426" w:rsidP="006E442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EC21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9551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80A69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</w:tr>
      <w:tr w:rsidR="006E4426" w:rsidRPr="000A7434" w14:paraId="35DE5408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E73D" w14:textId="77777777" w:rsidR="006E4426" w:rsidRPr="000A7434" w:rsidRDefault="006E4426" w:rsidP="006E4426">
            <w:pPr>
              <w:spacing w:before="60" w:after="60"/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ED32" w14:textId="4C1C0AB8" w:rsidR="006E4426" w:rsidRPr="000A7434" w:rsidRDefault="006E4426" w:rsidP="006E44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125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6F6D" w14:textId="6AD40431" w:rsidR="006E4426" w:rsidRPr="000A7434" w:rsidRDefault="006E4426" w:rsidP="006E44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6A7C0" w14:textId="77777777" w:rsidR="006E4426" w:rsidRPr="000A7434" w:rsidRDefault="006E4426" w:rsidP="006E4426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3BCF2219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A843C" w14:textId="77777777" w:rsidR="00505FE4" w:rsidRPr="000A743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EBFB6A9" w14:textId="60EA0349" w:rsidR="00505FE4" w:rsidRPr="000A7434" w:rsidRDefault="006E4426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5 ECTS</w:t>
            </w:r>
          </w:p>
        </w:tc>
      </w:tr>
      <w:tr w:rsidR="00505FE4" w:rsidRPr="000A7434" w14:paraId="33CC947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BF579" w14:textId="77777777" w:rsidR="00505FE4" w:rsidRPr="000A743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A743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6E4D503" w14:textId="78FE7D18" w:rsidR="00505FE4" w:rsidRPr="000A7434" w:rsidRDefault="006E4426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0,8 ECTS</w:t>
            </w:r>
          </w:p>
        </w:tc>
      </w:tr>
      <w:tr w:rsidR="00505FE4" w:rsidRPr="000A7434" w14:paraId="62DE0C4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8011A" w14:textId="77777777" w:rsidR="00505FE4" w:rsidRPr="000A743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0A7434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FF2FEB" w14:textId="77777777" w:rsidR="00505FE4" w:rsidRPr="000A743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1538302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B8B068A" w14:textId="77777777" w:rsidR="00505FE4" w:rsidRPr="000A743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F86E627" w14:textId="77777777" w:rsidR="00505FE4" w:rsidRPr="000A743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279AF9D1" w14:textId="77777777" w:rsidR="00DB50E0" w:rsidRPr="000A7434" w:rsidRDefault="00DB50E0" w:rsidP="00505FE4"/>
    <w:sectPr w:rsidR="00DB50E0" w:rsidRPr="000A7434" w:rsidSect="006369D6">
      <w:footerReference w:type="even" r:id="rId6"/>
      <w:footerReference w:type="default" r:id="rId7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2D7E0" w14:textId="77777777" w:rsidR="0077185A" w:rsidRDefault="0077185A" w:rsidP="00505FE4">
      <w:r>
        <w:separator/>
      </w:r>
    </w:p>
  </w:endnote>
  <w:endnote w:type="continuationSeparator" w:id="0">
    <w:p w14:paraId="722770DD" w14:textId="77777777" w:rsidR="0077185A" w:rsidRDefault="0077185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9508C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83D2F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83C5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24F4B0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BA0A7" w14:textId="77777777" w:rsidR="0077185A" w:rsidRDefault="0077185A" w:rsidP="00505FE4">
      <w:r>
        <w:separator/>
      </w:r>
    </w:p>
  </w:footnote>
  <w:footnote w:type="continuationSeparator" w:id="0">
    <w:p w14:paraId="601D46B0" w14:textId="77777777" w:rsidR="0077185A" w:rsidRDefault="0077185A" w:rsidP="00505FE4">
      <w:r>
        <w:continuationSeparator/>
      </w:r>
    </w:p>
  </w:footnote>
  <w:footnote w:id="1">
    <w:p w14:paraId="324EE91F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5A"/>
    <w:rsid w:val="000A7434"/>
    <w:rsid w:val="002A7236"/>
    <w:rsid w:val="00505FE4"/>
    <w:rsid w:val="006369D6"/>
    <w:rsid w:val="006E4426"/>
    <w:rsid w:val="0077185A"/>
    <w:rsid w:val="008A2D5A"/>
    <w:rsid w:val="00A0655B"/>
    <w:rsid w:val="00A4490B"/>
    <w:rsid w:val="00B867EA"/>
    <w:rsid w:val="00DB50E0"/>
    <w:rsid w:val="00E6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3FB68"/>
  <w15:chartTrackingRefBased/>
  <w15:docId w15:val="{C5411B8C-C107-4868-83C4-071A0CD0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7976F9-E26B-4403-AE4F-2E7E37C541EC}"/>
</file>

<file path=customXml/itemProps2.xml><?xml version="1.0" encoding="utf-8"?>
<ds:datastoreItem xmlns:ds="http://schemas.openxmlformats.org/officeDocument/2006/customXml" ds:itemID="{5DD4CFA6-B3D5-4886-AA1A-E12A9679D697}"/>
</file>

<file path=customXml/itemProps3.xml><?xml version="1.0" encoding="utf-8"?>
<ds:datastoreItem xmlns:ds="http://schemas.openxmlformats.org/officeDocument/2006/customXml" ds:itemID="{E9896E28-2166-4358-9DD5-5DA287E36935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45</TotalTime>
  <Pages>3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2</cp:revision>
  <cp:lastPrinted>2023-12-05T12:20:00Z</cp:lastPrinted>
  <dcterms:created xsi:type="dcterms:W3CDTF">2024-08-21T19:08:00Z</dcterms:created>
  <dcterms:modified xsi:type="dcterms:W3CDTF">2024-08-21T19:54:00Z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